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847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8B3B10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7462E" w:rsidRPr="0097462E" w:rsidRDefault="0097462E" w:rsidP="0097462E">
            <w:pPr>
              <w:rPr>
                <w:sz w:val="26"/>
                <w:szCs w:val="26"/>
              </w:rPr>
            </w:pPr>
            <w:r w:rsidRPr="0097462E">
              <w:rPr>
                <w:sz w:val="26"/>
                <w:szCs w:val="26"/>
              </w:rPr>
              <w:t>Администрация городского округа Анадырь</w:t>
            </w:r>
          </w:p>
          <w:p w:rsidR="0097462E" w:rsidRPr="0097462E" w:rsidRDefault="0097462E" w:rsidP="0097462E">
            <w:pPr>
              <w:rPr>
                <w:sz w:val="26"/>
                <w:szCs w:val="26"/>
              </w:rPr>
            </w:pPr>
          </w:p>
          <w:p w:rsidR="0022342A" w:rsidRPr="008B3B10" w:rsidRDefault="008B3B10" w:rsidP="0097462E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8B3B10">
              <w:rPr>
                <w:sz w:val="26"/>
                <w:szCs w:val="26"/>
                <w:lang w:val="en-US"/>
              </w:rPr>
              <w:t>e-mail: precedent@rambler.ru</w:t>
            </w:r>
            <w:bookmarkStart w:id="3" w:name="_GoBack"/>
            <w:bookmarkEnd w:id="3"/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09B" w:rsidRDefault="0065109B">
      <w:r>
        <w:separator/>
      </w:r>
    </w:p>
  </w:endnote>
  <w:endnote w:type="continuationSeparator" w:id="0">
    <w:p w:rsidR="0065109B" w:rsidRDefault="0065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09B" w:rsidRDefault="0065109B">
      <w:r>
        <w:separator/>
      </w:r>
    </w:p>
  </w:footnote>
  <w:footnote w:type="continuationSeparator" w:id="0">
    <w:p w:rsidR="0065109B" w:rsidRDefault="00651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3B10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5109B"/>
    <w:rsid w:val="00653E7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0037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3B10"/>
    <w:rsid w:val="008B43C9"/>
    <w:rsid w:val="008C7D21"/>
    <w:rsid w:val="008F0260"/>
    <w:rsid w:val="008F55A0"/>
    <w:rsid w:val="0095120D"/>
    <w:rsid w:val="0097462E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8102-D116-4A90-A36D-D1EB429C6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2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5</cp:revision>
  <cp:lastPrinted>2021-02-09T21:47:00Z</cp:lastPrinted>
  <dcterms:created xsi:type="dcterms:W3CDTF">2021-02-11T00:09:00Z</dcterms:created>
  <dcterms:modified xsi:type="dcterms:W3CDTF">2021-02-11T22:11:00Z</dcterms:modified>
</cp:coreProperties>
</file>